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Burnley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Burnley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Burnley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Burnley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Burnley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Burnley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76.6% </w:t>
      </w:r>
      <w:r w:rsidRPr="004747BF">
        <w:rPr>
          <w:rFonts w:ascii="Libre Franklin Light" w:eastAsia="Times New Roman" w:hAnsi="Libre Franklin Light" w:cs="Calibri Light"/>
        </w:rPr>
        <w:t xml:space="preserve">of those respondents classified as PGSI 8+ in Burnley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Burnley is estimated to be </w:t>
      </w:r>
      <w:r w:rsidRPr="00773DF7">
        <w:rPr>
          <w:rFonts w:ascii="Libre Franklin Light" w:eastAsia="Times New Roman" w:hAnsi="Libre Franklin Light" w:cs="Calibri Light"/>
          <w:b/>
          <w:bCs/>
          <w:color w:val="C45911" w:themeColor="accent2" w:themeShade="BF"/>
        </w:rPr>
        <w:t xml:space="preserve">£3,904,086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Burnley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Burnley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Burnley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Burnley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urn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Burnley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urn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Burnley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Burnley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76.6%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urn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Burnley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Burnley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Burnley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Burnley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Burnley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Burnley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£3,904,086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Burnley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£63,591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£1,315,101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£94,209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£26,496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£48,577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£2,356,112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£3,904,086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Burnley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Burnley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Burnley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Burnley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Burnley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Burnley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Burnley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Burnley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Burnley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Burnley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Burnley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Burnley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035D05A-7061-42C6-96F3-2F34AF66B86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